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C84B3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CLODSHAM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685B8BBC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1B0C9ACB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4D9B1C03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Denton, Kent, granted a tenement and</w:t>
      </w:r>
    </w:p>
    <w:p w14:paraId="528E76C1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five acres and a rood of land in Denton to his sons, William(q.v.) and </w:t>
      </w:r>
    </w:p>
    <w:p w14:paraId="3E6EB7E2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Richard(q.v.).</w:t>
      </w:r>
    </w:p>
    <w:p w14:paraId="389136EA" w14:textId="77777777" w:rsidR="005E098C" w:rsidRDefault="005E098C" w:rsidP="005E0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35F4725F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DD4654C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583F1D0D" w14:textId="77777777" w:rsidR="005E098C" w:rsidRDefault="005E098C" w:rsidP="005E098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p w14:paraId="0CF33C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53BA8" w14:textId="77777777" w:rsidR="005E098C" w:rsidRDefault="005E098C" w:rsidP="009139A6">
      <w:r>
        <w:separator/>
      </w:r>
    </w:p>
  </w:endnote>
  <w:endnote w:type="continuationSeparator" w:id="0">
    <w:p w14:paraId="3E183704" w14:textId="77777777" w:rsidR="005E098C" w:rsidRDefault="005E09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A1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1C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D9C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02A5" w14:textId="77777777" w:rsidR="005E098C" w:rsidRDefault="005E098C" w:rsidP="009139A6">
      <w:r>
        <w:separator/>
      </w:r>
    </w:p>
  </w:footnote>
  <w:footnote w:type="continuationSeparator" w:id="0">
    <w:p w14:paraId="3C2FDC37" w14:textId="77777777" w:rsidR="005E098C" w:rsidRDefault="005E09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6D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FD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33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8C"/>
    <w:rsid w:val="000666E0"/>
    <w:rsid w:val="002510B7"/>
    <w:rsid w:val="005C130B"/>
    <w:rsid w:val="005E098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99E3"/>
  <w15:chartTrackingRefBased/>
  <w15:docId w15:val="{699E4C5E-BD6D-43C6-98A2-2D619497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2022-02-05T19:37:00Z</dcterms:created>
  <dcterms:modified xsi:type="dcterms:W3CDTF">2022-02-05T19:37:00Z</dcterms:modified>
</cp:coreProperties>
</file>